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0EE38A" w14:textId="77777777" w:rsidR="0056725A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9F544F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553BE8B8" w14:textId="55C6D914" w:rsidR="0056725A" w:rsidRPr="00625EA9" w:rsidRDefault="00C07826" w:rsidP="009325D7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3.4</w:t>
      </w:r>
      <w:r w:rsidR="00C61DD6">
        <w:rPr>
          <w:rFonts w:ascii="Arial" w:hAnsi="Arial" w:cs="Arial"/>
          <w:b/>
          <w:sz w:val="44"/>
          <w:szCs w:val="44"/>
        </w:rPr>
        <w:t>GL</w:t>
      </w:r>
      <w:r w:rsidR="009325D7" w:rsidRPr="00625EA9">
        <w:rPr>
          <w:rFonts w:ascii="Arial" w:hAnsi="Arial" w:cs="Arial"/>
          <w:b/>
          <w:sz w:val="44"/>
          <w:szCs w:val="44"/>
        </w:rPr>
        <w:t xml:space="preserve"> </w:t>
      </w:r>
      <w:r w:rsidR="004E4C88" w:rsidRPr="00625EA9">
        <w:rPr>
          <w:rFonts w:ascii="Arial" w:hAnsi="Arial" w:cs="Arial"/>
          <w:b/>
          <w:sz w:val="44"/>
          <w:szCs w:val="44"/>
        </w:rPr>
        <w:t>Observ</w:t>
      </w:r>
      <w:r w:rsidR="00743D3B" w:rsidRPr="00625EA9">
        <w:rPr>
          <w:rFonts w:ascii="Arial" w:hAnsi="Arial" w:cs="Arial"/>
          <w:b/>
          <w:sz w:val="44"/>
          <w:szCs w:val="44"/>
        </w:rPr>
        <w:t xml:space="preserve">ing </w:t>
      </w:r>
      <w:r w:rsidR="00625EA9" w:rsidRPr="00625EA9">
        <w:rPr>
          <w:rFonts w:ascii="Arial" w:hAnsi="Arial" w:cs="Arial"/>
          <w:b/>
          <w:sz w:val="44"/>
          <w:szCs w:val="44"/>
        </w:rPr>
        <w:t xml:space="preserve">Plants’ Mass Changes, Part 2 </w:t>
      </w:r>
      <w:r w:rsidR="00736370" w:rsidRPr="00625EA9">
        <w:rPr>
          <w:rFonts w:ascii="Arial" w:hAnsi="Arial" w:cs="Arial"/>
          <w:b/>
          <w:sz w:val="44"/>
          <w:szCs w:val="44"/>
        </w:rPr>
        <w:t>Worksheet</w:t>
      </w:r>
    </w:p>
    <w:p w14:paraId="765BAE89" w14:textId="77777777" w:rsidR="0056725A" w:rsidRPr="00625EA9" w:rsidRDefault="00F818A0" w:rsidP="0056725A">
      <w:pPr>
        <w:rPr>
          <w:rFonts w:ascii="Arial" w:hAnsi="Arial" w:cs="Arial"/>
          <w:sz w:val="22"/>
          <w:szCs w:val="22"/>
        </w:rPr>
      </w:pPr>
      <w:r w:rsidRPr="00625EA9">
        <w:rPr>
          <w:rFonts w:ascii="Arial" w:hAnsi="Arial" w:cs="Arial"/>
          <w:sz w:val="22"/>
          <w:szCs w:val="22"/>
        </w:rPr>
        <w:t xml:space="preserve">Use this worksheet to complete the </w:t>
      </w:r>
      <w:r w:rsidR="00625EA9" w:rsidRPr="00625EA9">
        <w:rPr>
          <w:rFonts w:ascii="Arial" w:hAnsi="Arial" w:cs="Arial"/>
          <w:sz w:val="22"/>
          <w:szCs w:val="22"/>
        </w:rPr>
        <w:t xml:space="preserve">Observing Plants’ Mass Changes </w:t>
      </w:r>
      <w:r w:rsidRPr="00625EA9">
        <w:rPr>
          <w:rFonts w:ascii="Arial" w:hAnsi="Arial" w:cs="Arial"/>
          <w:sz w:val="22"/>
          <w:szCs w:val="22"/>
        </w:rPr>
        <w:t>investigation and to record your observations, measurements, and class results</w:t>
      </w:r>
      <w:r w:rsidR="009325D7" w:rsidRPr="00625EA9">
        <w:rPr>
          <w:rFonts w:ascii="Arial" w:hAnsi="Arial" w:cs="Arial"/>
          <w:sz w:val="22"/>
          <w:szCs w:val="22"/>
        </w:rPr>
        <w:t xml:space="preserve">. </w:t>
      </w:r>
    </w:p>
    <w:p w14:paraId="3643B9DA" w14:textId="77777777" w:rsidR="0056725A" w:rsidRPr="00625EA9" w:rsidRDefault="0056725A" w:rsidP="0056725A">
      <w:pPr>
        <w:rPr>
          <w:rFonts w:ascii="Arial" w:hAnsi="Arial" w:cs="Arial"/>
          <w:sz w:val="22"/>
          <w:szCs w:val="22"/>
        </w:rPr>
      </w:pPr>
    </w:p>
    <w:p w14:paraId="5F3DB23D" w14:textId="77777777" w:rsidR="00D51E83" w:rsidRPr="00DA0AAB" w:rsidRDefault="00743D3B" w:rsidP="00743D3B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 w:rsidRPr="00625EA9">
        <w:rPr>
          <w:rFonts w:ascii="Arial" w:hAnsi="Arial" w:cs="Arial"/>
          <w:b/>
        </w:rPr>
        <w:t>Steps in the investigation</w:t>
      </w:r>
      <w:r w:rsidR="003D02A6" w:rsidRPr="00625EA9">
        <w:rPr>
          <w:rFonts w:ascii="Arial" w:hAnsi="Arial" w:cs="Arial"/>
          <w:b/>
        </w:rPr>
        <w:t xml:space="preserve">: </w:t>
      </w:r>
      <w:r w:rsidRPr="00625EA9">
        <w:rPr>
          <w:rFonts w:ascii="Arial" w:hAnsi="Arial" w:cs="Arial"/>
          <w:i/>
          <w:sz w:val="22"/>
          <w:szCs w:val="22"/>
        </w:rPr>
        <w:t>Check the box as you complete each step.</w:t>
      </w:r>
    </w:p>
    <w:p w14:paraId="5CEBCA64" w14:textId="77777777" w:rsidR="004E12FB" w:rsidRDefault="00287351" w:rsidP="00625EA9">
      <w:pPr>
        <w:pStyle w:val="ListParagraph"/>
        <w:numPr>
          <w:ilvl w:val="0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625EA9">
        <w:rPr>
          <w:rFonts w:ascii="Menlo Regular" w:hAnsi="Menlo Regular" w:cs="Menlo Regular"/>
          <w:szCs w:val="22"/>
        </w:rPr>
        <w:t xml:space="preserve">☐ </w:t>
      </w:r>
      <w:r>
        <w:rPr>
          <w:rFonts w:ascii="Arial" w:hAnsi="Arial" w:cs="Arial"/>
          <w:sz w:val="22"/>
          <w:szCs w:val="22"/>
        </w:rPr>
        <w:t xml:space="preserve">Gather together the following worksheets: </w:t>
      </w:r>
    </w:p>
    <w:p w14:paraId="5CC03E4F" w14:textId="4C0ABF19" w:rsidR="004E12FB" w:rsidRDefault="00242020" w:rsidP="004E12FB">
      <w:pPr>
        <w:pStyle w:val="ListParagraph"/>
        <w:numPr>
          <w:ilvl w:val="1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 0</w:t>
      </w:r>
      <w:r w:rsidR="00171E97">
        <w:rPr>
          <w:rFonts w:ascii="Arial" w:hAnsi="Arial" w:cs="Arial"/>
          <w:sz w:val="22"/>
          <w:szCs w:val="22"/>
        </w:rPr>
        <w:t>.2GL</w:t>
      </w:r>
      <w:r w:rsidR="00287351">
        <w:rPr>
          <w:rFonts w:ascii="Arial" w:hAnsi="Arial" w:cs="Arial"/>
          <w:sz w:val="22"/>
          <w:szCs w:val="22"/>
        </w:rPr>
        <w:t xml:space="preserve"> Plant Growth Investigation Setup and </w:t>
      </w:r>
    </w:p>
    <w:p w14:paraId="562350B0" w14:textId="5D011C4D" w:rsidR="00287351" w:rsidRDefault="00171E97" w:rsidP="004E12FB">
      <w:pPr>
        <w:pStyle w:val="ListParagraph"/>
        <w:numPr>
          <w:ilvl w:val="1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 w:rsidR="00F827DB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GL</w:t>
      </w:r>
      <w:r w:rsidR="00287351">
        <w:rPr>
          <w:rFonts w:ascii="Arial" w:hAnsi="Arial" w:cs="Arial"/>
          <w:sz w:val="22"/>
          <w:szCs w:val="22"/>
        </w:rPr>
        <w:t xml:space="preserve"> Observing Plants Mass Changes</w:t>
      </w:r>
      <w:r>
        <w:rPr>
          <w:rFonts w:ascii="Arial" w:hAnsi="Arial" w:cs="Arial"/>
          <w:sz w:val="22"/>
          <w:szCs w:val="22"/>
        </w:rPr>
        <w:t>,</w:t>
      </w:r>
      <w:r w:rsidR="00287351">
        <w:rPr>
          <w:rFonts w:ascii="Arial" w:hAnsi="Arial" w:cs="Arial"/>
          <w:sz w:val="22"/>
          <w:szCs w:val="22"/>
        </w:rPr>
        <w:t xml:space="preserve"> Part 1.</w:t>
      </w:r>
    </w:p>
    <w:p w14:paraId="23DB50AC" w14:textId="77777777" w:rsidR="00287351" w:rsidRDefault="00287351" w:rsidP="00625EA9">
      <w:pPr>
        <w:pStyle w:val="ListParagraph"/>
        <w:numPr>
          <w:ilvl w:val="0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625EA9">
        <w:rPr>
          <w:rFonts w:ascii="Menlo Regular" w:hAnsi="Menlo Regular" w:cs="Menlo Regular"/>
          <w:szCs w:val="22"/>
        </w:rPr>
        <w:t xml:space="preserve">☐ </w:t>
      </w:r>
      <w:r>
        <w:rPr>
          <w:rFonts w:ascii="Arial" w:hAnsi="Arial" w:cs="Arial"/>
          <w:sz w:val="22"/>
          <w:szCs w:val="22"/>
        </w:rPr>
        <w:t>Fill in the following data in the data table in Part C on this worksheet using data from your previous worksheets:</w:t>
      </w:r>
    </w:p>
    <w:p w14:paraId="2FB29D11" w14:textId="5F5AF341" w:rsidR="00287351" w:rsidRDefault="00287351" w:rsidP="00287351">
      <w:pPr>
        <w:pStyle w:val="ListParagraph"/>
        <w:numPr>
          <w:ilvl w:val="1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Total solid mass in test t</w:t>
      </w:r>
      <w:r w:rsidR="004E12FB">
        <w:rPr>
          <w:rFonts w:ascii="Arial" w:hAnsi="Arial" w:cs="Arial"/>
          <w:sz w:val="22"/>
          <w:szCs w:val="22"/>
        </w:rPr>
        <w:t>ube</w:t>
      </w:r>
      <w:r w:rsidR="00242020">
        <w:rPr>
          <w:rFonts w:ascii="Arial" w:hAnsi="Arial" w:cs="Arial"/>
          <w:sz w:val="22"/>
          <w:szCs w:val="22"/>
        </w:rPr>
        <w:t xml:space="preserve"> before (from Pre 0.2</w:t>
      </w:r>
      <w:r>
        <w:rPr>
          <w:rFonts w:ascii="Arial" w:hAnsi="Arial" w:cs="Arial"/>
          <w:sz w:val="22"/>
          <w:szCs w:val="22"/>
        </w:rPr>
        <w:t>)</w:t>
      </w:r>
    </w:p>
    <w:p w14:paraId="7240730F" w14:textId="305D3E58" w:rsidR="00287351" w:rsidRDefault="00287351" w:rsidP="00287351">
      <w:pPr>
        <w:pStyle w:val="ListParagraph"/>
        <w:numPr>
          <w:ilvl w:val="1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Total solid mass added to test </w:t>
      </w:r>
      <w:r w:rsidR="00242020">
        <w:rPr>
          <w:rFonts w:ascii="Arial" w:hAnsi="Arial" w:cs="Arial"/>
          <w:sz w:val="22"/>
          <w:szCs w:val="22"/>
        </w:rPr>
        <w:t>tube during watering (from Pre 0.2</w:t>
      </w:r>
      <w:r>
        <w:rPr>
          <w:rFonts w:ascii="Arial" w:hAnsi="Arial" w:cs="Arial"/>
          <w:sz w:val="22"/>
          <w:szCs w:val="22"/>
        </w:rPr>
        <w:t>)</w:t>
      </w:r>
    </w:p>
    <w:p w14:paraId="2D8AF725" w14:textId="50727945" w:rsidR="00287351" w:rsidRDefault="00287351" w:rsidP="00287351">
      <w:pPr>
        <w:pStyle w:val="ListParagraph"/>
        <w:numPr>
          <w:ilvl w:val="1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Wet masses in test tube after (fro</w:t>
      </w:r>
      <w:r w:rsidR="00171E97">
        <w:rPr>
          <w:rFonts w:ascii="Arial" w:hAnsi="Arial" w:cs="Arial"/>
          <w:sz w:val="22"/>
          <w:szCs w:val="22"/>
        </w:rPr>
        <w:t>m 3</w:t>
      </w:r>
      <w:r w:rsidR="00F827DB">
        <w:rPr>
          <w:rFonts w:ascii="Arial" w:hAnsi="Arial" w:cs="Arial"/>
          <w:sz w:val="22"/>
          <w:szCs w:val="22"/>
        </w:rPr>
        <w:t>.2</w:t>
      </w:r>
      <w:r>
        <w:rPr>
          <w:rFonts w:ascii="Arial" w:hAnsi="Arial" w:cs="Arial"/>
          <w:sz w:val="22"/>
          <w:szCs w:val="22"/>
        </w:rPr>
        <w:t>)</w:t>
      </w:r>
    </w:p>
    <w:p w14:paraId="4738011C" w14:textId="5BA97C25" w:rsidR="00287351" w:rsidRPr="00287351" w:rsidRDefault="00693BBF" w:rsidP="00287351">
      <w:pPr>
        <w:pStyle w:val="ListParagraph"/>
        <w:numPr>
          <w:ilvl w:val="1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Estimated dry </w:t>
      </w:r>
      <w:r w:rsidR="00282098">
        <w:rPr>
          <w:rFonts w:ascii="Arial" w:hAnsi="Arial" w:cs="Arial"/>
          <w:sz w:val="22"/>
          <w:szCs w:val="22"/>
        </w:rPr>
        <w:t>mass of</w:t>
      </w:r>
      <w:r w:rsidR="003D7A93">
        <w:rPr>
          <w:rFonts w:ascii="Arial" w:hAnsi="Arial" w:cs="Arial"/>
          <w:sz w:val="22"/>
          <w:szCs w:val="22"/>
        </w:rPr>
        <w:t xml:space="preserve"> </w:t>
      </w:r>
      <w:r w:rsidR="00171E97">
        <w:rPr>
          <w:rFonts w:ascii="Arial" w:hAnsi="Arial" w:cs="Arial"/>
          <w:sz w:val="22"/>
          <w:szCs w:val="22"/>
        </w:rPr>
        <w:t>gel (from 3</w:t>
      </w:r>
      <w:r w:rsidR="00F827DB">
        <w:rPr>
          <w:rFonts w:ascii="Arial" w:hAnsi="Arial" w:cs="Arial"/>
          <w:sz w:val="22"/>
          <w:szCs w:val="22"/>
        </w:rPr>
        <w:t>.2</w:t>
      </w:r>
      <w:r w:rsidR="00287351">
        <w:rPr>
          <w:rFonts w:ascii="Arial" w:hAnsi="Arial" w:cs="Arial"/>
          <w:sz w:val="22"/>
          <w:szCs w:val="22"/>
        </w:rPr>
        <w:t>)</w:t>
      </w:r>
    </w:p>
    <w:p w14:paraId="4A8F71A1" w14:textId="77777777" w:rsidR="00DA0AAB" w:rsidRDefault="00DA0AAB" w:rsidP="00625EA9">
      <w:pPr>
        <w:pStyle w:val="ListParagraph"/>
        <w:numPr>
          <w:ilvl w:val="0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625EA9">
        <w:rPr>
          <w:rFonts w:ascii="Menlo Regular" w:hAnsi="Menlo Regular" w:cs="Menlo Regular"/>
          <w:szCs w:val="22"/>
        </w:rPr>
        <w:t xml:space="preserve">☐ </w:t>
      </w:r>
      <w:r>
        <w:rPr>
          <w:rFonts w:ascii="Arial" w:hAnsi="Arial" w:cs="Arial"/>
          <w:sz w:val="22"/>
          <w:szCs w:val="22"/>
        </w:rPr>
        <w:t>Place an empty container on the digital scale and tare the scale.</w:t>
      </w:r>
    </w:p>
    <w:p w14:paraId="7C06FAE3" w14:textId="4ADDEC3F" w:rsidR="00743D3B" w:rsidRPr="00E44D21" w:rsidRDefault="00DA0AAB" w:rsidP="00E44D21">
      <w:pPr>
        <w:pStyle w:val="ListParagraph"/>
        <w:numPr>
          <w:ilvl w:val="0"/>
          <w:numId w:val="9"/>
        </w:numPr>
        <w:spacing w:before="60" w:after="120"/>
        <w:contextualSpacing w:val="0"/>
        <w:rPr>
          <w:rFonts w:ascii="Arial" w:hAnsi="Arial" w:cs="Arial"/>
          <w:sz w:val="22"/>
          <w:szCs w:val="22"/>
        </w:rPr>
      </w:pPr>
      <w:r w:rsidRPr="00E44D21">
        <w:rPr>
          <w:rFonts w:ascii="Arial Unicode MS" w:hAnsi="Arial Unicode MS" w:cs="Arial Unicode MS"/>
          <w:szCs w:val="22"/>
        </w:rPr>
        <w:t>☐</w:t>
      </w:r>
      <w:r w:rsidRPr="00E44D21">
        <w:rPr>
          <w:rFonts w:ascii="Menlo Regular" w:hAnsi="Menlo Regular" w:cs="Menlo Regular"/>
          <w:szCs w:val="22"/>
        </w:rPr>
        <w:t xml:space="preserve"> </w:t>
      </w:r>
      <w:r w:rsidRPr="00E44D21">
        <w:rPr>
          <w:rFonts w:ascii="Arial" w:hAnsi="Arial" w:cs="Arial"/>
          <w:sz w:val="22"/>
          <w:szCs w:val="22"/>
        </w:rPr>
        <w:t xml:space="preserve">Mass the dried plant. Record the </w:t>
      </w:r>
      <w:r w:rsidR="001918C2">
        <w:rPr>
          <w:rFonts w:ascii="Arial" w:hAnsi="Arial" w:cs="Arial"/>
          <w:sz w:val="22"/>
          <w:szCs w:val="22"/>
        </w:rPr>
        <w:t xml:space="preserve">solid </w:t>
      </w:r>
      <w:r w:rsidRPr="00E44D21">
        <w:rPr>
          <w:rFonts w:ascii="Arial" w:hAnsi="Arial" w:cs="Arial"/>
          <w:sz w:val="22"/>
          <w:szCs w:val="22"/>
        </w:rPr>
        <w:t>plant mass on your data table</w:t>
      </w:r>
      <w:r w:rsidR="001918C2">
        <w:rPr>
          <w:rFonts w:ascii="Arial" w:hAnsi="Arial" w:cs="Arial"/>
          <w:sz w:val="22"/>
          <w:szCs w:val="22"/>
        </w:rPr>
        <w:t xml:space="preserve"> in Part C</w:t>
      </w:r>
      <w:r w:rsidRPr="00E44D21">
        <w:rPr>
          <w:rFonts w:ascii="Arial" w:hAnsi="Arial" w:cs="Arial"/>
          <w:sz w:val="22"/>
          <w:szCs w:val="22"/>
        </w:rPr>
        <w:t>.</w:t>
      </w:r>
      <w:r w:rsidR="00693BBF">
        <w:rPr>
          <w:rFonts w:ascii="Arial" w:hAnsi="Arial" w:cs="Arial"/>
          <w:sz w:val="22"/>
          <w:szCs w:val="22"/>
        </w:rPr>
        <w:t xml:space="preserve">  You can compare the measured dry ma</w:t>
      </w:r>
      <w:r w:rsidR="00171E97">
        <w:rPr>
          <w:rFonts w:ascii="Arial" w:hAnsi="Arial" w:cs="Arial"/>
          <w:sz w:val="22"/>
          <w:szCs w:val="22"/>
        </w:rPr>
        <w:t>ss to the estimate you made in 3</w:t>
      </w:r>
      <w:r w:rsidR="00F827DB">
        <w:rPr>
          <w:rFonts w:ascii="Arial" w:hAnsi="Arial" w:cs="Arial"/>
          <w:sz w:val="22"/>
          <w:szCs w:val="22"/>
        </w:rPr>
        <w:t>.2</w:t>
      </w:r>
      <w:r w:rsidR="00693BBF">
        <w:rPr>
          <w:rFonts w:ascii="Arial" w:hAnsi="Arial" w:cs="Arial"/>
          <w:sz w:val="22"/>
          <w:szCs w:val="22"/>
        </w:rPr>
        <w:t>.</w:t>
      </w:r>
    </w:p>
    <w:p w14:paraId="32D3C8A8" w14:textId="77777777" w:rsidR="00F818A0" w:rsidRPr="00A27923" w:rsidRDefault="00743D3B" w:rsidP="003D02A6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Observations during the investigation</w:t>
      </w:r>
      <w:r w:rsidR="003D02A6">
        <w:rPr>
          <w:rFonts w:ascii="Arial" w:hAnsi="Arial" w:cs="Arial"/>
          <w:b/>
        </w:rPr>
        <w:t xml:space="preserve">: </w:t>
      </w:r>
      <w:r w:rsidRPr="003D02A6">
        <w:rPr>
          <w:rFonts w:ascii="Arial" w:hAnsi="Arial" w:cs="Arial"/>
          <w:i/>
          <w:sz w:val="22"/>
          <w:szCs w:val="22"/>
        </w:rPr>
        <w:t xml:space="preserve">Record your macroscopic-scale observations below. Use drawings and/or words. </w:t>
      </w:r>
    </w:p>
    <w:p w14:paraId="01C5A7FB" w14:textId="77777777" w:rsidR="00A27923" w:rsidRPr="00A27923" w:rsidRDefault="00A27923" w:rsidP="00A27923">
      <w:pPr>
        <w:pStyle w:val="ListParagraph"/>
        <w:ind w:left="360"/>
        <w:rPr>
          <w:rFonts w:ascii="Arial" w:hAnsi="Arial" w:cs="Arial"/>
          <w:i/>
          <w:color w:val="FF0000"/>
          <w:sz w:val="22"/>
          <w:szCs w:val="22"/>
        </w:rPr>
      </w:pPr>
    </w:p>
    <w:p w14:paraId="16C9FE96" w14:textId="77777777" w:rsidR="008330BD" w:rsidRDefault="008330B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5E386F06" w14:textId="77777777" w:rsidR="008330BD" w:rsidRDefault="008330BD">
      <w:pPr>
        <w:rPr>
          <w:rFonts w:ascii="Arial" w:hAnsi="Arial" w:cs="Arial"/>
          <w:sz w:val="22"/>
          <w:szCs w:val="22"/>
        </w:rPr>
        <w:sectPr w:rsidR="008330BD" w:rsidSect="008821A9">
          <w:footerReference w:type="default" r:id="rId9"/>
          <w:footerReference w:type="first" r:id="rId10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608224E" w14:textId="77777777" w:rsidR="008330BD" w:rsidRDefault="008330BD">
      <w:pPr>
        <w:rPr>
          <w:rFonts w:ascii="Arial" w:hAnsi="Arial" w:cs="Arial"/>
          <w:sz w:val="22"/>
          <w:szCs w:val="22"/>
        </w:rPr>
      </w:pPr>
    </w:p>
    <w:p w14:paraId="7118DE1A" w14:textId="25332A72" w:rsidR="004401A8" w:rsidRPr="00E44D21" w:rsidRDefault="00743D3B" w:rsidP="00E44D21">
      <w:pPr>
        <w:pStyle w:val="ListParagraph"/>
        <w:numPr>
          <w:ilvl w:val="0"/>
          <w:numId w:val="1"/>
        </w:numPr>
        <w:spacing w:after="120"/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Measurements during the investigation</w:t>
      </w:r>
      <w:r w:rsidR="003D02A6">
        <w:rPr>
          <w:rFonts w:ascii="Arial" w:hAnsi="Arial" w:cs="Arial"/>
          <w:b/>
        </w:rPr>
        <w:t xml:space="preserve">: </w:t>
      </w:r>
      <w:r w:rsidRPr="003D02A6">
        <w:rPr>
          <w:rFonts w:ascii="Arial" w:hAnsi="Arial" w:cs="Arial"/>
          <w:i/>
          <w:sz w:val="22"/>
          <w:szCs w:val="22"/>
        </w:rPr>
        <w:t xml:space="preserve">Record your measurements </w:t>
      </w:r>
      <w:r w:rsidR="003D02A6">
        <w:rPr>
          <w:rFonts w:ascii="Arial" w:hAnsi="Arial" w:cs="Arial"/>
          <w:i/>
          <w:sz w:val="22"/>
          <w:szCs w:val="22"/>
        </w:rPr>
        <w:t>in the table</w:t>
      </w:r>
      <w:r w:rsidRPr="003D02A6">
        <w:rPr>
          <w:rFonts w:ascii="Arial" w:hAnsi="Arial" w:cs="Arial"/>
          <w:i/>
          <w:sz w:val="22"/>
          <w:szCs w:val="22"/>
        </w:rPr>
        <w:t xml:space="preserve">. </w:t>
      </w:r>
      <w:r w:rsidR="00B20201" w:rsidRPr="000A669F">
        <w:rPr>
          <w:rFonts w:ascii="Arial" w:hAnsi="Arial" w:cs="Arial"/>
          <w:i/>
          <w:sz w:val="22"/>
          <w:szCs w:val="22"/>
        </w:rPr>
        <w:t xml:space="preserve">If the mass is less than 0.01g, record it as </w:t>
      </w:r>
      <w:r w:rsidR="00B20201" w:rsidRPr="000A669F">
        <w:rPr>
          <w:rFonts w:ascii="Arial" w:hAnsi="Arial" w:cs="Arial"/>
          <w:i/>
          <w:sz w:val="22"/>
          <w:szCs w:val="22"/>
          <w:u w:val="single"/>
        </w:rPr>
        <w:t>&lt;0.01g</w:t>
      </w:r>
      <w:r w:rsidR="00B20201" w:rsidRPr="000A669F">
        <w:rPr>
          <w:rFonts w:ascii="Arial" w:hAnsi="Arial" w:cs="Arial"/>
          <w:i/>
          <w:sz w:val="22"/>
          <w:szCs w:val="22"/>
        </w:rPr>
        <w:t>.</w:t>
      </w:r>
      <w:r w:rsidR="00B20201">
        <w:rPr>
          <w:rFonts w:ascii="Arial" w:hAnsi="Arial" w:cs="Arial"/>
          <w:i/>
          <w:sz w:val="22"/>
          <w:szCs w:val="22"/>
        </w:rPr>
        <w:t xml:space="preserve"> For our purposes, we will treat this as a zero when doing any calculations with it.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  <w:tblCaption w:val="Investigation Measurements"/>
        <w:tblDescription w:val="Input masses in test tube before and during watering, as well as Output wet masses and total solid masses in test tube afterwards."/>
      </w:tblPr>
      <w:tblGrid>
        <w:gridCol w:w="1396"/>
        <w:gridCol w:w="2042"/>
        <w:gridCol w:w="1260"/>
        <w:gridCol w:w="3600"/>
        <w:gridCol w:w="1278"/>
      </w:tblGrid>
      <w:tr w:rsidR="008330BD" w:rsidRPr="008330BD" w14:paraId="1FE157EE" w14:textId="77777777" w:rsidTr="000961EE">
        <w:trPr>
          <w:tblHeader/>
        </w:trPr>
        <w:tc>
          <w:tcPr>
            <w:tcW w:w="4698" w:type="dxa"/>
            <w:gridSpan w:val="3"/>
          </w:tcPr>
          <w:p w14:paraId="620D8E7E" w14:textId="77777777" w:rsidR="008330BD" w:rsidRPr="008330BD" w:rsidRDefault="00E44D21" w:rsidP="008330BD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Inputs</w:t>
            </w:r>
          </w:p>
        </w:tc>
        <w:tc>
          <w:tcPr>
            <w:tcW w:w="4878" w:type="dxa"/>
            <w:gridSpan w:val="2"/>
            <w:tcBorders>
              <w:bottom w:val="single" w:sz="4" w:space="0" w:color="auto"/>
            </w:tcBorders>
          </w:tcPr>
          <w:p w14:paraId="3D206C23" w14:textId="77777777" w:rsidR="008330BD" w:rsidRPr="008330BD" w:rsidRDefault="00E44D21" w:rsidP="008330BD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Outputs</w:t>
            </w:r>
          </w:p>
        </w:tc>
      </w:tr>
      <w:tr w:rsidR="008330BD" w:rsidRPr="008330BD" w14:paraId="043CBAD4" w14:textId="77777777" w:rsidTr="00E7142C">
        <w:tc>
          <w:tcPr>
            <w:tcW w:w="4698" w:type="dxa"/>
            <w:gridSpan w:val="3"/>
            <w:tcBorders>
              <w:bottom w:val="nil"/>
            </w:tcBorders>
          </w:tcPr>
          <w:p w14:paraId="777F6371" w14:textId="6BADCAF6" w:rsidR="008330BD" w:rsidRPr="00E44D21" w:rsidRDefault="008330BD" w:rsidP="00E44D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78" w:type="dxa"/>
            <w:gridSpan w:val="2"/>
            <w:tcBorders>
              <w:bottom w:val="nil"/>
            </w:tcBorders>
          </w:tcPr>
          <w:p w14:paraId="1B902734" w14:textId="1BB0858D" w:rsidR="00E44D21" w:rsidRPr="00E7142C" w:rsidRDefault="001918C2" w:rsidP="00E7142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Wet </w:t>
            </w:r>
            <w:r w:rsidR="005809E8">
              <w:rPr>
                <w:rFonts w:ascii="Arial" w:hAnsi="Arial" w:cs="Arial"/>
                <w:b/>
                <w:sz w:val="22"/>
                <w:szCs w:val="22"/>
              </w:rPr>
              <w:t>mass</w:t>
            </w:r>
            <w:r>
              <w:rPr>
                <w:rFonts w:ascii="Arial" w:hAnsi="Arial" w:cs="Arial"/>
                <w:b/>
                <w:sz w:val="22"/>
                <w:szCs w:val="22"/>
              </w:rPr>
              <w:t>es in test tube after</w:t>
            </w:r>
          </w:p>
        </w:tc>
      </w:tr>
      <w:tr w:rsidR="00611B3D" w14:paraId="79727732" w14:textId="77777777" w:rsidTr="00E7142C"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D80EB0" w14:textId="42FE82C7" w:rsidR="00611B3D" w:rsidRDefault="00611B3D" w:rsidP="001918C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9CF9AE" w14:textId="050C46A3" w:rsidR="00611B3D" w:rsidRDefault="00611B3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278F477" w14:textId="77777777" w:rsidR="00E7142C" w:rsidRDefault="00E7142C" w:rsidP="00E7142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31236B6B" w14:textId="77777777" w:rsidR="00611B3D" w:rsidRDefault="005809E8" w:rsidP="00E7142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Wet</w:t>
            </w:r>
            <w:r w:rsidR="00611B3D">
              <w:rPr>
                <w:rFonts w:ascii="Arial" w:hAnsi="Arial" w:cs="Arial"/>
                <w:sz w:val="22"/>
                <w:szCs w:val="22"/>
              </w:rPr>
              <w:t xml:space="preserve"> mass of </w:t>
            </w:r>
            <w:r>
              <w:rPr>
                <w:rFonts w:ascii="Arial" w:hAnsi="Arial" w:cs="Arial"/>
                <w:sz w:val="22"/>
                <w:szCs w:val="22"/>
              </w:rPr>
              <w:t>plant</w:t>
            </w:r>
            <w:r w:rsidR="00611B3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14D66A" w14:textId="77777777" w:rsidR="00611B3D" w:rsidRDefault="00611B3D" w:rsidP="00E7142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</w:p>
        </w:tc>
      </w:tr>
      <w:tr w:rsidR="008330BD" w14:paraId="2FFDB5E4" w14:textId="77777777" w:rsidTr="00E7142C"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E3F259" w14:textId="70FF9A31" w:rsidR="008330BD" w:rsidRDefault="008330BD" w:rsidP="001918C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E79B54" w14:textId="325B3B52" w:rsidR="008330BD" w:rsidRDefault="008330B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4756AA" w14:textId="77777777" w:rsidR="00E7142C" w:rsidRDefault="00E7142C" w:rsidP="00E7142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41034EF0" w14:textId="77777777" w:rsidR="008330BD" w:rsidRDefault="001918C2" w:rsidP="00E7142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Wet</w:t>
            </w:r>
            <w:r w:rsidR="00E44D21">
              <w:rPr>
                <w:rFonts w:ascii="Arial" w:hAnsi="Arial" w:cs="Arial"/>
                <w:sz w:val="22"/>
                <w:szCs w:val="22"/>
              </w:rPr>
              <w:t xml:space="preserve"> mass of </w:t>
            </w:r>
            <w:r>
              <w:rPr>
                <w:rFonts w:ascii="Arial" w:hAnsi="Arial" w:cs="Arial"/>
                <w:sz w:val="22"/>
                <w:szCs w:val="22"/>
              </w:rPr>
              <w:t>gel</w:t>
            </w:r>
            <w:r w:rsidR="008330B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255A16" w14:textId="77777777" w:rsidR="008330BD" w:rsidRDefault="008330BD" w:rsidP="00E7142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</w:p>
        </w:tc>
      </w:tr>
      <w:tr w:rsidR="009F2769" w:rsidRPr="008330BD" w14:paraId="0A980510" w14:textId="77777777" w:rsidTr="00E7142C">
        <w:trPr>
          <w:trHeight w:val="782"/>
        </w:trPr>
        <w:tc>
          <w:tcPr>
            <w:tcW w:w="4698" w:type="dxa"/>
            <w:gridSpan w:val="3"/>
            <w:tcBorders>
              <w:bottom w:val="nil"/>
            </w:tcBorders>
          </w:tcPr>
          <w:p w14:paraId="055FB307" w14:textId="77777777" w:rsidR="009F2769" w:rsidRDefault="009F2769" w:rsidP="00CC220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Total solid mass in test tube </w:t>
            </w:r>
            <w:r w:rsidRPr="008330BD">
              <w:rPr>
                <w:rFonts w:ascii="Arial" w:hAnsi="Arial" w:cs="Arial"/>
                <w:b/>
                <w:sz w:val="22"/>
                <w:szCs w:val="22"/>
              </w:rPr>
              <w:t>before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576CEEEA" w14:textId="119CA608" w:rsidR="009F2769" w:rsidRPr="00E44D21" w:rsidRDefault="009F2769" w:rsidP="00E44D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D21">
              <w:rPr>
                <w:rFonts w:ascii="Arial" w:hAnsi="Arial" w:cs="Arial"/>
                <w:sz w:val="22"/>
                <w:szCs w:val="22"/>
              </w:rPr>
              <w:t>(use number from</w:t>
            </w:r>
            <w:r w:rsidR="00242020">
              <w:rPr>
                <w:rFonts w:ascii="Arial" w:hAnsi="Arial" w:cs="Arial"/>
                <w:sz w:val="22"/>
                <w:szCs w:val="22"/>
              </w:rPr>
              <w:t xml:space="preserve"> Part B in Pre-Lesson Activity 0</w:t>
            </w:r>
            <w:r w:rsidR="00171E97">
              <w:rPr>
                <w:rFonts w:ascii="Arial" w:hAnsi="Arial" w:cs="Arial"/>
                <w:sz w:val="22"/>
                <w:szCs w:val="22"/>
              </w:rPr>
              <w:t>.2GL</w:t>
            </w:r>
            <w:r w:rsidRPr="00E44D21">
              <w:rPr>
                <w:rFonts w:ascii="Arial" w:hAnsi="Arial" w:cs="Arial"/>
                <w:sz w:val="22"/>
                <w:szCs w:val="22"/>
              </w:rPr>
              <w:t xml:space="preserve"> Plant Growth Investigation Setup Worksheet)</w:t>
            </w:r>
          </w:p>
        </w:tc>
        <w:tc>
          <w:tcPr>
            <w:tcW w:w="4878" w:type="dxa"/>
            <w:gridSpan w:val="2"/>
            <w:tcBorders>
              <w:bottom w:val="nil"/>
            </w:tcBorders>
            <w:vAlign w:val="center"/>
          </w:tcPr>
          <w:p w14:paraId="15481D48" w14:textId="4B6FD0F8" w:rsidR="009F2769" w:rsidRPr="00E7142C" w:rsidRDefault="009F2769" w:rsidP="007F1B7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Total solid masses in test tube after</w:t>
            </w:r>
          </w:p>
        </w:tc>
      </w:tr>
      <w:tr w:rsidR="00E7142C" w14:paraId="05583C50" w14:textId="77777777" w:rsidTr="00E7142C">
        <w:trPr>
          <w:trHeight w:val="233"/>
        </w:trPr>
        <w:tc>
          <w:tcPr>
            <w:tcW w:w="343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7CD4A500" w14:textId="77777777" w:rsidR="00E7142C" w:rsidRDefault="00E7142C" w:rsidP="009F276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1A975882" w14:textId="1DD310BD" w:rsidR="009F2769" w:rsidRDefault="009F2769" w:rsidP="009F276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Dry mass of </w:t>
            </w:r>
            <w:r w:rsidR="00E7142C">
              <w:rPr>
                <w:rFonts w:ascii="Arial" w:hAnsi="Arial" w:cs="Arial"/>
                <w:sz w:val="22"/>
                <w:szCs w:val="22"/>
              </w:rPr>
              <w:t xml:space="preserve">radish </w:t>
            </w:r>
            <w:r>
              <w:rPr>
                <w:rFonts w:ascii="Arial" w:hAnsi="Arial" w:cs="Arial"/>
                <w:sz w:val="22"/>
                <w:szCs w:val="22"/>
              </w:rPr>
              <w:t>seed: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9CBF4B7" w14:textId="581D3794" w:rsidR="009F2769" w:rsidRDefault="009F2769" w:rsidP="009F276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</w:p>
        </w:tc>
        <w:tc>
          <w:tcPr>
            <w:tcW w:w="3600" w:type="dxa"/>
            <w:tcBorders>
              <w:top w:val="nil"/>
              <w:bottom w:val="nil"/>
              <w:right w:val="nil"/>
            </w:tcBorders>
            <w:vAlign w:val="bottom"/>
          </w:tcPr>
          <w:p w14:paraId="50939DEC" w14:textId="2130BDE3" w:rsidR="009F2769" w:rsidRDefault="009F2769" w:rsidP="00E7142C">
            <w:pPr>
              <w:ind w:left="7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Dry mass of plant: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A1E3EB3" w14:textId="4535DD41" w:rsidR="009F2769" w:rsidRDefault="00E7142C" w:rsidP="00E7142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</w:p>
        </w:tc>
      </w:tr>
      <w:tr w:rsidR="00E7142C" w:rsidRPr="008330BD" w14:paraId="57B7286F" w14:textId="77777777" w:rsidTr="00E7142C">
        <w:trPr>
          <w:trHeight w:val="50"/>
        </w:trPr>
        <w:tc>
          <w:tcPr>
            <w:tcW w:w="3438" w:type="dxa"/>
            <w:gridSpan w:val="2"/>
            <w:tcBorders>
              <w:top w:val="nil"/>
              <w:bottom w:val="nil"/>
              <w:right w:val="nil"/>
            </w:tcBorders>
          </w:tcPr>
          <w:p w14:paraId="04CAEAC3" w14:textId="77777777" w:rsidR="00E7142C" w:rsidRDefault="00E7142C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33323D90" w14:textId="09598945" w:rsidR="009F2769" w:rsidRDefault="009F2769" w:rsidP="008330BD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Dry mass of gel: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5EC8167" w14:textId="31C1C675" w:rsidR="009F2769" w:rsidRPr="008330BD" w:rsidRDefault="009F2769" w:rsidP="00E7142C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</w:p>
        </w:tc>
        <w:tc>
          <w:tcPr>
            <w:tcW w:w="3600" w:type="dxa"/>
            <w:tcBorders>
              <w:top w:val="nil"/>
              <w:bottom w:val="nil"/>
              <w:right w:val="nil"/>
            </w:tcBorders>
            <w:vAlign w:val="bottom"/>
          </w:tcPr>
          <w:p w14:paraId="0B18AC49" w14:textId="398BA7BF" w:rsidR="009F2769" w:rsidRPr="008330BD" w:rsidRDefault="009F2769" w:rsidP="00E7142C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Dry mass of gel: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D2D237C" w14:textId="3E75E21A" w:rsidR="009F2769" w:rsidRPr="00E7142C" w:rsidRDefault="00E7142C" w:rsidP="00E7142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7142C">
              <w:rPr>
                <w:rFonts w:ascii="Arial" w:hAnsi="Arial" w:cs="Arial"/>
                <w:sz w:val="22"/>
                <w:szCs w:val="22"/>
              </w:rPr>
              <w:t>g</w:t>
            </w:r>
          </w:p>
        </w:tc>
      </w:tr>
      <w:tr w:rsidR="00E7142C" w:rsidRPr="008330BD" w14:paraId="56AE67B8" w14:textId="77777777" w:rsidTr="00E7142C">
        <w:tc>
          <w:tcPr>
            <w:tcW w:w="4698" w:type="dxa"/>
            <w:gridSpan w:val="3"/>
            <w:tcBorders>
              <w:top w:val="single" w:sz="4" w:space="0" w:color="auto"/>
              <w:bottom w:val="nil"/>
            </w:tcBorders>
          </w:tcPr>
          <w:p w14:paraId="53313D15" w14:textId="77777777" w:rsidR="00E7142C" w:rsidRDefault="00E7142C" w:rsidP="00CC220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Total solid mass added to test tube during watering </w:t>
            </w:r>
          </w:p>
          <w:p w14:paraId="16275282" w14:textId="573F5E16" w:rsidR="00E7142C" w:rsidRDefault="00E7142C" w:rsidP="009F276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44D21">
              <w:rPr>
                <w:rFonts w:ascii="Arial" w:hAnsi="Arial" w:cs="Arial"/>
                <w:sz w:val="22"/>
                <w:szCs w:val="22"/>
              </w:rPr>
              <w:t>(add the total in the last column from</w:t>
            </w:r>
            <w:r w:rsidR="00242020">
              <w:rPr>
                <w:rFonts w:ascii="Arial" w:hAnsi="Arial" w:cs="Arial"/>
                <w:sz w:val="22"/>
                <w:szCs w:val="22"/>
              </w:rPr>
              <w:t xml:space="preserve"> Part C in Pre-Lesson Activity 0.2</w:t>
            </w:r>
            <w:r w:rsidR="00171E97">
              <w:rPr>
                <w:rFonts w:ascii="Arial" w:hAnsi="Arial" w:cs="Arial"/>
                <w:sz w:val="22"/>
                <w:szCs w:val="22"/>
              </w:rPr>
              <w:t>GL</w:t>
            </w:r>
            <w:r w:rsidRPr="00E44D21">
              <w:rPr>
                <w:rFonts w:ascii="Arial" w:hAnsi="Arial" w:cs="Arial"/>
                <w:sz w:val="22"/>
                <w:szCs w:val="22"/>
              </w:rPr>
              <w:t xml:space="preserve"> Plant Growth Investigation Setup Worksheet)</w:t>
            </w:r>
          </w:p>
        </w:tc>
        <w:tc>
          <w:tcPr>
            <w:tcW w:w="4878" w:type="dxa"/>
            <w:gridSpan w:val="2"/>
            <w:vMerge w:val="restart"/>
            <w:tcBorders>
              <w:top w:val="single" w:sz="4" w:space="0" w:color="auto"/>
            </w:tcBorders>
          </w:tcPr>
          <w:p w14:paraId="7D94F600" w14:textId="77777777" w:rsidR="00E7142C" w:rsidRPr="008330BD" w:rsidRDefault="00E7142C" w:rsidP="00743D3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E7142C" w:rsidRPr="008330BD" w14:paraId="328568E4" w14:textId="77777777" w:rsidTr="00E7142C">
        <w:trPr>
          <w:trHeight w:val="98"/>
        </w:trPr>
        <w:tc>
          <w:tcPr>
            <w:tcW w:w="343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779CF4C2" w14:textId="77777777" w:rsidR="00E7142C" w:rsidRDefault="00E7142C" w:rsidP="00E7142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5E7C09AB" w14:textId="0C2D57F0" w:rsidR="00E7142C" w:rsidRDefault="00E7142C" w:rsidP="00E7142C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Mass: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06D34067" w14:textId="630B8AB4" w:rsidR="00E7142C" w:rsidRDefault="00E7142C" w:rsidP="00E7142C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</w:p>
        </w:tc>
        <w:tc>
          <w:tcPr>
            <w:tcW w:w="4878" w:type="dxa"/>
            <w:gridSpan w:val="2"/>
            <w:vMerge/>
          </w:tcPr>
          <w:p w14:paraId="715A5BEC" w14:textId="77777777" w:rsidR="00E7142C" w:rsidRPr="008330BD" w:rsidRDefault="00E7142C" w:rsidP="00743D3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E7142C" w:rsidRPr="008330BD" w14:paraId="04571FF2" w14:textId="77777777" w:rsidTr="00E7142C">
        <w:trPr>
          <w:trHeight w:val="98"/>
        </w:trPr>
        <w:tc>
          <w:tcPr>
            <w:tcW w:w="3438" w:type="dxa"/>
            <w:gridSpan w:val="2"/>
            <w:tcBorders>
              <w:top w:val="nil"/>
              <w:right w:val="nil"/>
            </w:tcBorders>
            <w:vAlign w:val="bottom"/>
          </w:tcPr>
          <w:p w14:paraId="5F3A0BF0" w14:textId="77777777" w:rsidR="00E7142C" w:rsidRDefault="00E7142C" w:rsidP="00E7142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  <w:vAlign w:val="bottom"/>
          </w:tcPr>
          <w:p w14:paraId="50E8DEB6" w14:textId="77777777" w:rsidR="00E7142C" w:rsidRDefault="00E7142C" w:rsidP="00E7142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78" w:type="dxa"/>
            <w:gridSpan w:val="2"/>
            <w:vMerge/>
          </w:tcPr>
          <w:p w14:paraId="10B4D4DF" w14:textId="77777777" w:rsidR="00E7142C" w:rsidRPr="008330BD" w:rsidRDefault="00E7142C" w:rsidP="00743D3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289702BE" w14:textId="77777777" w:rsidR="00743D3B" w:rsidRPr="00743D3B" w:rsidRDefault="00743D3B" w:rsidP="00743D3B">
      <w:pPr>
        <w:rPr>
          <w:rFonts w:ascii="Arial" w:hAnsi="Arial" w:cs="Arial"/>
          <w:sz w:val="22"/>
          <w:szCs w:val="22"/>
        </w:rPr>
      </w:pPr>
    </w:p>
    <w:p w14:paraId="4450F363" w14:textId="77777777" w:rsidR="00072F0F" w:rsidRPr="003D02A6" w:rsidRDefault="00072F0F" w:rsidP="00072F0F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Results for the whole class</w:t>
      </w:r>
      <w:r w:rsidR="003D02A6">
        <w:rPr>
          <w:rFonts w:ascii="Arial" w:hAnsi="Arial" w:cs="Arial"/>
          <w:b/>
        </w:rPr>
        <w:t xml:space="preserve">: </w:t>
      </w:r>
      <w:r w:rsidRPr="003D02A6">
        <w:rPr>
          <w:rFonts w:ascii="Arial" w:hAnsi="Arial" w:cs="Arial"/>
          <w:i/>
          <w:sz w:val="22"/>
          <w:szCs w:val="22"/>
        </w:rPr>
        <w:t xml:space="preserve">Make notes about how the observations </w:t>
      </w:r>
      <w:r w:rsidR="00EF08BC" w:rsidRPr="003D02A6">
        <w:rPr>
          <w:rFonts w:ascii="Arial" w:hAnsi="Arial" w:cs="Arial"/>
          <w:i/>
          <w:sz w:val="22"/>
          <w:szCs w:val="22"/>
        </w:rPr>
        <w:t xml:space="preserve">and measurements </w:t>
      </w:r>
      <w:r w:rsidR="003F29DA">
        <w:rPr>
          <w:rFonts w:ascii="Arial" w:hAnsi="Arial" w:cs="Arial"/>
          <w:i/>
          <w:sz w:val="22"/>
          <w:szCs w:val="22"/>
        </w:rPr>
        <w:t xml:space="preserve">of other groups </w:t>
      </w:r>
      <w:r w:rsidRPr="003D02A6">
        <w:rPr>
          <w:rFonts w:ascii="Arial" w:hAnsi="Arial" w:cs="Arial"/>
          <w:i/>
          <w:sz w:val="22"/>
          <w:szCs w:val="22"/>
        </w:rPr>
        <w:t>compared to yours.</w:t>
      </w:r>
      <w:r w:rsidR="00EF08BC" w:rsidRPr="003D02A6">
        <w:rPr>
          <w:rFonts w:ascii="Arial" w:hAnsi="Arial" w:cs="Arial"/>
          <w:i/>
          <w:sz w:val="22"/>
          <w:szCs w:val="22"/>
        </w:rPr>
        <w:t xml:space="preserve"> Describe patterns in your class data.</w:t>
      </w:r>
    </w:p>
    <w:p w14:paraId="7095F7ED" w14:textId="77777777" w:rsidR="0056725A" w:rsidRPr="00611B3D" w:rsidRDefault="00072F0F" w:rsidP="001906F0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611B3D">
        <w:rPr>
          <w:rFonts w:ascii="Arial" w:hAnsi="Arial" w:cs="Arial"/>
          <w:b/>
          <w:sz w:val="22"/>
          <w:szCs w:val="22"/>
        </w:rPr>
        <w:t xml:space="preserve">Changes in </w:t>
      </w:r>
      <w:r w:rsidR="00611B3D">
        <w:rPr>
          <w:rFonts w:ascii="Arial" w:hAnsi="Arial" w:cs="Arial"/>
          <w:b/>
          <w:sz w:val="22"/>
          <w:szCs w:val="22"/>
        </w:rPr>
        <w:t xml:space="preserve">dry </w:t>
      </w:r>
      <w:r w:rsidRPr="00611B3D">
        <w:rPr>
          <w:rFonts w:ascii="Arial" w:hAnsi="Arial" w:cs="Arial"/>
          <w:b/>
          <w:sz w:val="22"/>
          <w:szCs w:val="22"/>
        </w:rPr>
        <w:t xml:space="preserve">mass of the </w:t>
      </w:r>
      <w:r w:rsidR="00611B3D" w:rsidRPr="00611B3D">
        <w:rPr>
          <w:rFonts w:ascii="Arial" w:hAnsi="Arial" w:cs="Arial"/>
          <w:b/>
          <w:sz w:val="22"/>
          <w:szCs w:val="22"/>
        </w:rPr>
        <w:t>plants:</w:t>
      </w:r>
    </w:p>
    <w:p w14:paraId="4636D962" w14:textId="77777777" w:rsidR="00345FC7" w:rsidRPr="00345FC7" w:rsidRDefault="00345FC7" w:rsidP="000961EE">
      <w:pPr>
        <w:spacing w:after="1500"/>
        <w:rPr>
          <w:rFonts w:ascii="Arial" w:hAnsi="Arial" w:cs="Arial"/>
          <w:sz w:val="22"/>
          <w:szCs w:val="22"/>
        </w:rPr>
      </w:pPr>
    </w:p>
    <w:p w14:paraId="413E66FC" w14:textId="0927E6CA" w:rsidR="006772B4" w:rsidRPr="00F818A0" w:rsidRDefault="00072F0F" w:rsidP="00F818A0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Changes in</w:t>
      </w:r>
      <w:r w:rsidR="00611B3D">
        <w:rPr>
          <w:rFonts w:ascii="Arial" w:hAnsi="Arial" w:cs="Arial"/>
          <w:b/>
          <w:sz w:val="22"/>
          <w:szCs w:val="22"/>
        </w:rPr>
        <w:t xml:space="preserve"> dry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611B3D">
        <w:rPr>
          <w:rFonts w:ascii="Arial" w:hAnsi="Arial" w:cs="Arial"/>
          <w:b/>
          <w:sz w:val="22"/>
          <w:szCs w:val="22"/>
        </w:rPr>
        <w:t xml:space="preserve">mass of </w:t>
      </w:r>
      <w:r w:rsidR="00282098">
        <w:rPr>
          <w:rFonts w:ascii="Arial" w:hAnsi="Arial" w:cs="Arial"/>
          <w:b/>
          <w:sz w:val="22"/>
          <w:szCs w:val="22"/>
        </w:rPr>
        <w:t>the</w:t>
      </w:r>
      <w:r w:rsidR="00611B3D">
        <w:rPr>
          <w:rFonts w:ascii="Arial" w:hAnsi="Arial" w:cs="Arial"/>
          <w:b/>
          <w:sz w:val="22"/>
          <w:szCs w:val="22"/>
        </w:rPr>
        <w:t xml:space="preserve"> gel:</w:t>
      </w:r>
    </w:p>
    <w:p w14:paraId="7A63C380" w14:textId="77777777" w:rsidR="00C27633" w:rsidRPr="007E0C7D" w:rsidRDefault="00C27633" w:rsidP="0056725A">
      <w:pPr>
        <w:tabs>
          <w:tab w:val="left" w:pos="3328"/>
        </w:tabs>
        <w:rPr>
          <w:rFonts w:ascii="Arial" w:hAnsi="Arial" w:cs="Arial"/>
          <w:sz w:val="22"/>
          <w:szCs w:val="22"/>
        </w:rPr>
      </w:pPr>
    </w:p>
    <w:sectPr w:rsidR="00C27633" w:rsidRPr="007E0C7D" w:rsidSect="008821A9">
      <w:footerReference w:type="defaul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7526B1" w14:textId="77777777" w:rsidR="007857F9" w:rsidRDefault="007857F9" w:rsidP="0056725A">
      <w:r>
        <w:separator/>
      </w:r>
    </w:p>
  </w:endnote>
  <w:endnote w:type="continuationSeparator" w:id="0">
    <w:p w14:paraId="57B7779D" w14:textId="77777777" w:rsidR="007857F9" w:rsidRDefault="007857F9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nlo Regular">
    <w:altName w:val="Arial"/>
    <w:charset w:val="00"/>
    <w:family w:val="modern"/>
    <w:pitch w:val="fixed"/>
    <w:sig w:usb0="00000000" w:usb1="D200F9FB" w:usb2="02000028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09AAB9" w14:textId="77777777" w:rsidR="0013200C" w:rsidRDefault="0013200C" w:rsidP="0013200C">
    <w:pPr>
      <w:pStyle w:val="Footer"/>
      <w:framePr w:wrap="around" w:vAnchor="text" w:hAnchor="page" w:x="10388" w:y="-161"/>
      <w:rPr>
        <w:rStyle w:val="PageNumber"/>
      </w:rPr>
    </w:pPr>
  </w:p>
  <w:p w14:paraId="6478AD88" w14:textId="77777777" w:rsidR="000961EE" w:rsidRDefault="000961EE" w:rsidP="000961EE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>
      <w:rPr>
        <w:i/>
        <w:noProof/>
      </w:rPr>
      <w:drawing>
        <wp:inline distT="0" distB="0" distL="0" distR="0" wp14:anchorId="312F3E93" wp14:editId="7C806391">
          <wp:extent cx="1362974" cy="309145"/>
          <wp:effectExtent l="0" t="0" r="0" b="0"/>
          <wp:docPr id="5" name="Picture 5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323" cy="30899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</wp:inline>
      </w:drawing>
    </w:r>
  </w:p>
  <w:p w14:paraId="5F68D7FC" w14:textId="04A61DFD" w:rsidR="000961EE" w:rsidRPr="00D11EB3" w:rsidRDefault="000961EE" w:rsidP="000961EE">
    <w:pPr>
      <w:pStyle w:val="Footer"/>
      <w:jc w:val="right"/>
      <w:rPr>
        <w:rFonts w:ascii="Arial" w:hAnsi="Arial" w:cs="Arial"/>
        <w:i/>
        <w:sz w:val="16"/>
        <w:szCs w:val="16"/>
      </w:rPr>
    </w:pPr>
    <w:r w:rsidRPr="00D11EB3">
      <w:rPr>
        <w:rFonts w:ascii="Arial" w:hAnsi="Arial" w:cs="Arial"/>
        <w:i/>
        <w:color w:val="000000" w:themeColor="text1"/>
        <w:sz w:val="16"/>
        <w:szCs w:val="16"/>
      </w:rPr>
      <w:t>Plants Unit, Activity 3.4GL</w:t>
    </w:r>
  </w:p>
  <w:p w14:paraId="5432D47C" w14:textId="77777777" w:rsidR="000961EE" w:rsidRPr="00D11EB3" w:rsidRDefault="000961EE" w:rsidP="000961EE">
    <w:pPr>
      <w:pStyle w:val="Footer"/>
      <w:jc w:val="right"/>
      <w:rPr>
        <w:rFonts w:ascii="Arial" w:hAnsi="Arial" w:cs="Arial"/>
        <w:i/>
        <w:sz w:val="16"/>
        <w:szCs w:val="16"/>
      </w:rPr>
    </w:pPr>
    <w:r w:rsidRPr="00D11EB3">
      <w:rPr>
        <w:rFonts w:ascii="Arial" w:hAnsi="Arial" w:cs="Arial"/>
        <w:i/>
        <w:sz w:val="16"/>
        <w:szCs w:val="16"/>
      </w:rPr>
      <w:t>Carbon: Transformations in Matter and Energy 201</w:t>
    </w:r>
    <w:r>
      <w:rPr>
        <w:rFonts w:ascii="Arial" w:hAnsi="Arial" w:cs="Arial"/>
        <w:i/>
        <w:sz w:val="16"/>
        <w:szCs w:val="16"/>
      </w:rPr>
      <w:t>9</w:t>
    </w:r>
  </w:p>
  <w:p w14:paraId="3D0E6F24" w14:textId="77777777" w:rsidR="000961EE" w:rsidRPr="00D11EB3" w:rsidRDefault="000961EE" w:rsidP="000961EE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</w:rPr>
    </w:pPr>
    <w:r w:rsidRPr="00D11EB3">
      <w:rPr>
        <w:rFonts w:ascii="Arial" w:hAnsi="Arial" w:cs="Arial"/>
        <w:i/>
        <w:sz w:val="16"/>
        <w:szCs w:val="16"/>
      </w:rPr>
      <w:t>Michigan State University</w:t>
    </w:r>
  </w:p>
  <w:p w14:paraId="38337778" w14:textId="2FCC9032" w:rsidR="000961EE" w:rsidRDefault="000961EE" w:rsidP="0013200C">
    <w:pPr>
      <w:pStyle w:val="Footer"/>
      <w:jc w:val="right"/>
      <w:rPr>
        <w:i/>
        <w:color w:val="FF0000"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04ABEF" w14:textId="518D992F" w:rsidR="0013200C" w:rsidRPr="00D11EB3" w:rsidRDefault="0013200C" w:rsidP="0013200C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D11EB3">
      <w:rPr>
        <w:rFonts w:ascii="Arial" w:hAnsi="Arial" w:cs="Arial"/>
        <w:i/>
        <w:color w:val="000000" w:themeColor="text1"/>
        <w:sz w:val="16"/>
        <w:szCs w:val="16"/>
      </w:rPr>
      <w:t>Plants Unit, Activity 3.4GL</w:t>
    </w:r>
  </w:p>
  <w:p w14:paraId="7F2CA6BA" w14:textId="347AA7B5" w:rsidR="00C61DD6" w:rsidRPr="00D11EB3" w:rsidRDefault="0013200C" w:rsidP="0013200C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D11EB3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D11EB3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D11EB3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0961EE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D11EB3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189AD4" w14:textId="77777777" w:rsidR="00A27923" w:rsidRPr="00D94578" w:rsidRDefault="00A27923" w:rsidP="00D94578">
    <w:pPr>
      <w:pStyle w:val="Footer"/>
      <w:framePr w:wrap="around" w:vAnchor="text" w:hAnchor="margin" w:xAlign="right" w:y="588"/>
      <w:rPr>
        <w:rStyle w:val="PageNumber"/>
        <w:rFonts w:ascii="Arial" w:hAnsi="Arial" w:cs="Arial"/>
        <w:sz w:val="20"/>
        <w:szCs w:val="20"/>
      </w:rPr>
    </w:pPr>
    <w:r w:rsidRPr="00D94578">
      <w:rPr>
        <w:rStyle w:val="PageNumber"/>
        <w:rFonts w:ascii="Arial" w:hAnsi="Arial" w:cs="Arial"/>
        <w:sz w:val="20"/>
        <w:szCs w:val="20"/>
      </w:rPr>
      <w:fldChar w:fldCharType="begin"/>
    </w:r>
    <w:r w:rsidRPr="00D94578">
      <w:rPr>
        <w:rStyle w:val="PageNumber"/>
        <w:rFonts w:ascii="Arial" w:hAnsi="Arial" w:cs="Arial"/>
        <w:sz w:val="20"/>
        <w:szCs w:val="20"/>
      </w:rPr>
      <w:instrText xml:space="preserve">PAGE  </w:instrText>
    </w:r>
    <w:r w:rsidRPr="00D94578">
      <w:rPr>
        <w:rStyle w:val="PageNumber"/>
        <w:rFonts w:ascii="Arial" w:hAnsi="Arial" w:cs="Arial"/>
        <w:sz w:val="20"/>
        <w:szCs w:val="20"/>
      </w:rPr>
      <w:fldChar w:fldCharType="separate"/>
    </w:r>
    <w:r w:rsidR="00171E97">
      <w:rPr>
        <w:rStyle w:val="PageNumber"/>
        <w:rFonts w:ascii="Arial" w:hAnsi="Arial" w:cs="Arial"/>
        <w:noProof/>
        <w:sz w:val="20"/>
        <w:szCs w:val="20"/>
      </w:rPr>
      <w:t>3</w:t>
    </w:r>
    <w:r w:rsidRPr="00D94578">
      <w:rPr>
        <w:rStyle w:val="PageNumber"/>
        <w:rFonts w:ascii="Arial" w:hAnsi="Arial" w:cs="Arial"/>
        <w:sz w:val="20"/>
        <w:szCs w:val="20"/>
      </w:rPr>
      <w:fldChar w:fldCharType="end"/>
    </w:r>
  </w:p>
  <w:tbl>
    <w:tblPr>
      <w:tblStyle w:val="TableGrid"/>
      <w:tblW w:w="95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34"/>
      <w:gridCol w:w="5104"/>
    </w:tblGrid>
    <w:tr w:rsidR="00A27923" w:rsidRPr="00D94578" w14:paraId="44728DE3" w14:textId="77777777" w:rsidTr="000961EE">
      <w:trPr>
        <w:trHeight w:val="541"/>
        <w:tblHeader/>
      </w:trPr>
      <w:tc>
        <w:tcPr>
          <w:tcW w:w="4434" w:type="dxa"/>
          <w:shd w:val="clear" w:color="auto" w:fill="auto"/>
        </w:tcPr>
        <w:p w14:paraId="73F87B6C" w14:textId="77777777" w:rsidR="00A27923" w:rsidRPr="00D94578" w:rsidRDefault="00A27923" w:rsidP="00743D3B">
          <w:pPr>
            <w:pStyle w:val="Footer"/>
            <w:ind w:right="360"/>
            <w:rPr>
              <w:rFonts w:ascii="Arial" w:hAnsi="Arial" w:cs="Arial"/>
              <w:i/>
            </w:rPr>
          </w:pPr>
          <w:bookmarkStart w:id="0" w:name="_GoBack"/>
          <w:r w:rsidRPr="00D94578">
            <w:rPr>
              <w:rFonts w:ascii="Arial" w:hAnsi="Arial" w:cs="Arial"/>
              <w:i/>
              <w:noProof/>
            </w:rPr>
            <w:drawing>
              <wp:anchor distT="0" distB="0" distL="114300" distR="114300" simplePos="0" relativeHeight="251663360" behindDoc="0" locked="0" layoutInCell="1" allowOverlap="1" wp14:anchorId="260D761C" wp14:editId="6D78D2A1">
                <wp:simplePos x="0" y="0"/>
                <wp:positionH relativeFrom="column">
                  <wp:posOffset>-68580</wp:posOffset>
                </wp:positionH>
                <wp:positionV relativeFrom="paragraph">
                  <wp:posOffset>4445</wp:posOffset>
                </wp:positionV>
                <wp:extent cx="2718435" cy="616585"/>
                <wp:effectExtent l="0" t="0" r="0" b="0"/>
                <wp:wrapNone/>
                <wp:docPr id="4" name="Picture 4" descr="Macintosh HD:Users:hannahmiller:Dropbox:2 CTIME2 General:2.2 Curriculum Development:2.2.2 Media and Images:1 From Craig:Logos:New Logos with space 3.30.15:Carbon TIME 1 line smal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hannahmiller:Dropbox:2 CTIME2 General:2.2 Curriculum Development:2.2.2 Media and Images:1 From Craig:Logos:New Logos with space 3.30.15:Carbon TIME 1 line smal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18435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bookmarkEnd w:id="0"/>
        </w:p>
      </w:tc>
      <w:tc>
        <w:tcPr>
          <w:tcW w:w="5104" w:type="dxa"/>
          <w:shd w:val="clear" w:color="auto" w:fill="auto"/>
        </w:tcPr>
        <w:p w14:paraId="1EA3D838" w14:textId="77777777" w:rsidR="00A27923" w:rsidRPr="00F818A0" w:rsidRDefault="00A27923" w:rsidP="00743D3B">
          <w:pPr>
            <w:pStyle w:val="Footer"/>
            <w:jc w:val="right"/>
            <w:rPr>
              <w:rFonts w:ascii="Arial" w:hAnsi="Arial" w:cs="Arial"/>
              <w:i/>
            </w:rPr>
          </w:pPr>
          <w:r w:rsidRPr="00F818A0">
            <w:rPr>
              <w:rFonts w:ascii="Arial" w:hAnsi="Arial" w:cs="Arial"/>
              <w:i/>
            </w:rPr>
            <w:t>Systems &amp; Scale, Activity 3.2</w:t>
          </w:r>
        </w:p>
        <w:p w14:paraId="0EAAAB19" w14:textId="77777777" w:rsidR="00A27923" w:rsidRPr="00F818A0" w:rsidRDefault="00A27923" w:rsidP="00743D3B">
          <w:pPr>
            <w:pStyle w:val="Footer"/>
            <w:ind w:left="426"/>
            <w:rPr>
              <w:rFonts w:ascii="Arial" w:hAnsi="Arial" w:cs="Arial"/>
              <w:i/>
            </w:rPr>
          </w:pPr>
          <w:r w:rsidRPr="00F818A0">
            <w:rPr>
              <w:rFonts w:ascii="Arial" w:hAnsi="Arial" w:cs="Arial"/>
              <w:i/>
            </w:rPr>
            <w:t>Carbon: Transformations in Matter and Energy Environmental Literacy Project</w:t>
          </w:r>
          <w:r w:rsidRPr="00F818A0">
            <w:rPr>
              <w:rFonts w:ascii="Arial" w:hAnsi="Arial" w:cs="Arial"/>
              <w:i/>
            </w:rPr>
            <w:br/>
            <w:t>Michigan State University</w:t>
          </w:r>
        </w:p>
      </w:tc>
    </w:tr>
  </w:tbl>
  <w:p w14:paraId="79BA12F4" w14:textId="77777777" w:rsidR="00A27923" w:rsidRPr="00D94578" w:rsidRDefault="00A27923" w:rsidP="0056725A">
    <w:pPr>
      <w:pStyle w:val="Footer"/>
      <w:rPr>
        <w:rFonts w:ascii="Arial" w:hAnsi="Arial" w:cs="Arial"/>
        <w:sz w:val="20"/>
        <w:szCs w:val="20"/>
      </w:rPr>
    </w:pPr>
  </w:p>
  <w:p w14:paraId="72762482" w14:textId="77777777" w:rsidR="00A27923" w:rsidRPr="00D94578" w:rsidRDefault="00A27923">
    <w:pPr>
      <w:pStyle w:val="Foo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EA4FAC" w14:textId="77777777" w:rsidR="007857F9" w:rsidRDefault="007857F9" w:rsidP="0056725A">
      <w:r>
        <w:separator/>
      </w:r>
    </w:p>
  </w:footnote>
  <w:footnote w:type="continuationSeparator" w:id="0">
    <w:p w14:paraId="528B9B93" w14:textId="77777777" w:rsidR="007857F9" w:rsidRDefault="007857F9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207"/>
    <w:multiLevelType w:val="hybridMultilevel"/>
    <w:tmpl w:val="7AB62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77CE4"/>
    <w:multiLevelType w:val="hybridMultilevel"/>
    <w:tmpl w:val="1F426DE6"/>
    <w:lvl w:ilvl="0" w:tplc="93D83BAA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A7217"/>
    <w:multiLevelType w:val="multilevel"/>
    <w:tmpl w:val="7AB62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0736B"/>
    <w:multiLevelType w:val="multilevel"/>
    <w:tmpl w:val="D716F79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5B2D8B"/>
    <w:multiLevelType w:val="hybridMultilevel"/>
    <w:tmpl w:val="B4B646B2"/>
    <w:lvl w:ilvl="0" w:tplc="D6C82D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B9E4F8E"/>
    <w:multiLevelType w:val="multilevel"/>
    <w:tmpl w:val="1F426DE6"/>
    <w:lvl w:ilvl="0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A71"/>
    <w:rsid w:val="00033428"/>
    <w:rsid w:val="00037CAE"/>
    <w:rsid w:val="00053323"/>
    <w:rsid w:val="00072F0F"/>
    <w:rsid w:val="000961EE"/>
    <w:rsid w:val="000B4B02"/>
    <w:rsid w:val="000E4AB7"/>
    <w:rsid w:val="00124F5D"/>
    <w:rsid w:val="0013200C"/>
    <w:rsid w:val="00171E97"/>
    <w:rsid w:val="001906F0"/>
    <w:rsid w:val="001918C2"/>
    <w:rsid w:val="001922C6"/>
    <w:rsid w:val="001C5490"/>
    <w:rsid w:val="001F768C"/>
    <w:rsid w:val="0023015B"/>
    <w:rsid w:val="00242020"/>
    <w:rsid w:val="00253643"/>
    <w:rsid w:val="00274C6A"/>
    <w:rsid w:val="002800AC"/>
    <w:rsid w:val="00282098"/>
    <w:rsid w:val="00287351"/>
    <w:rsid w:val="002A421B"/>
    <w:rsid w:val="002F19F9"/>
    <w:rsid w:val="00326C5E"/>
    <w:rsid w:val="00345FC7"/>
    <w:rsid w:val="00375A82"/>
    <w:rsid w:val="00385159"/>
    <w:rsid w:val="00391232"/>
    <w:rsid w:val="003D02A6"/>
    <w:rsid w:val="003D101B"/>
    <w:rsid w:val="003D7A93"/>
    <w:rsid w:val="003F29DA"/>
    <w:rsid w:val="004401A8"/>
    <w:rsid w:val="00441B2A"/>
    <w:rsid w:val="00471C3C"/>
    <w:rsid w:val="00475B66"/>
    <w:rsid w:val="004A47EE"/>
    <w:rsid w:val="004E12FB"/>
    <w:rsid w:val="004E4C88"/>
    <w:rsid w:val="0056725A"/>
    <w:rsid w:val="00577DCE"/>
    <w:rsid w:val="005809E8"/>
    <w:rsid w:val="00597F89"/>
    <w:rsid w:val="005D68D1"/>
    <w:rsid w:val="00611B3D"/>
    <w:rsid w:val="00611EE4"/>
    <w:rsid w:val="00625EA9"/>
    <w:rsid w:val="00671F94"/>
    <w:rsid w:val="006772B4"/>
    <w:rsid w:val="00693BBF"/>
    <w:rsid w:val="006D5420"/>
    <w:rsid w:val="00716D22"/>
    <w:rsid w:val="00736370"/>
    <w:rsid w:val="00743D3B"/>
    <w:rsid w:val="00764993"/>
    <w:rsid w:val="0077742D"/>
    <w:rsid w:val="007857F9"/>
    <w:rsid w:val="007E0C7D"/>
    <w:rsid w:val="007F1671"/>
    <w:rsid w:val="007F1B73"/>
    <w:rsid w:val="008330BD"/>
    <w:rsid w:val="0084492E"/>
    <w:rsid w:val="00864454"/>
    <w:rsid w:val="008746BD"/>
    <w:rsid w:val="008821A9"/>
    <w:rsid w:val="008A0EA2"/>
    <w:rsid w:val="008D4306"/>
    <w:rsid w:val="008E2B13"/>
    <w:rsid w:val="0091449F"/>
    <w:rsid w:val="009325D7"/>
    <w:rsid w:val="00942242"/>
    <w:rsid w:val="00954DD9"/>
    <w:rsid w:val="00956CC3"/>
    <w:rsid w:val="00957FA3"/>
    <w:rsid w:val="00990C38"/>
    <w:rsid w:val="009A7428"/>
    <w:rsid w:val="009E460F"/>
    <w:rsid w:val="009F2769"/>
    <w:rsid w:val="00A27923"/>
    <w:rsid w:val="00B04CD1"/>
    <w:rsid w:val="00B20201"/>
    <w:rsid w:val="00B61170"/>
    <w:rsid w:val="00B776CE"/>
    <w:rsid w:val="00BA43A7"/>
    <w:rsid w:val="00C07826"/>
    <w:rsid w:val="00C222F7"/>
    <w:rsid w:val="00C27633"/>
    <w:rsid w:val="00C61DD6"/>
    <w:rsid w:val="00C91B16"/>
    <w:rsid w:val="00CA41B6"/>
    <w:rsid w:val="00D11EB3"/>
    <w:rsid w:val="00D4685F"/>
    <w:rsid w:val="00D51E83"/>
    <w:rsid w:val="00D71ADB"/>
    <w:rsid w:val="00D80DF7"/>
    <w:rsid w:val="00D94578"/>
    <w:rsid w:val="00DA0AAB"/>
    <w:rsid w:val="00DC0D81"/>
    <w:rsid w:val="00E44D21"/>
    <w:rsid w:val="00E7142C"/>
    <w:rsid w:val="00EF08BC"/>
    <w:rsid w:val="00EF19A0"/>
    <w:rsid w:val="00EF7A71"/>
    <w:rsid w:val="00F1372B"/>
    <w:rsid w:val="00F53DD7"/>
    <w:rsid w:val="00F57C79"/>
    <w:rsid w:val="00F6508E"/>
    <w:rsid w:val="00F818A0"/>
    <w:rsid w:val="00F827DB"/>
    <w:rsid w:val="00FB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F4727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693BB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BBF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693BB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BBF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a%20Haverly\Dropbox\2%20CTIME2%20General\2.2%20Curriculum%20Development\2.2.1%20Curriculum%20Materials\2.2.1.7%202015%20Revisions\7%20Preparing%20for%202015%20Revisions\Templates%20for%202015%20Revisions\Template%205%20Observing%20Work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472FF4E-1253-4C3F-A854-63BC4A840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5 Observing Worksheet</Template>
  <TotalTime>16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2134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Christa Haverly</dc:creator>
  <cp:keywords/>
  <dc:description/>
  <cp:lastModifiedBy>Maria Bunn</cp:lastModifiedBy>
  <cp:revision>13</cp:revision>
  <dcterms:created xsi:type="dcterms:W3CDTF">2016-08-09T14:54:00Z</dcterms:created>
  <dcterms:modified xsi:type="dcterms:W3CDTF">2019-09-04T19:35:00Z</dcterms:modified>
  <cp:category/>
</cp:coreProperties>
</file>